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5AC20" w14:textId="77777777" w:rsidR="003F1A4A" w:rsidRDefault="003F1A4A" w:rsidP="00BB5C4F">
      <w:r>
        <w:separator/>
      </w:r>
    </w:p>
  </w:endnote>
  <w:endnote w:type="continuationSeparator" w:id="0">
    <w:p w14:paraId="061DFD0D" w14:textId="77777777" w:rsidR="003F1A4A" w:rsidRDefault="003F1A4A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D811B" w14:textId="77777777" w:rsidR="006171C7" w:rsidRDefault="006171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3C8B8" w14:textId="77777777" w:rsidR="003F1A4A" w:rsidRDefault="003F1A4A" w:rsidP="00BB5C4F">
      <w:r>
        <w:separator/>
      </w:r>
    </w:p>
  </w:footnote>
  <w:footnote w:type="continuationSeparator" w:id="0">
    <w:p w14:paraId="754FC461" w14:textId="77777777" w:rsidR="003F1A4A" w:rsidRDefault="003F1A4A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27587" w14:textId="77777777" w:rsidR="006171C7" w:rsidRDefault="006171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9B5D2" w14:textId="77777777" w:rsidR="006171C7" w:rsidRDefault="006171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DB572" w14:textId="77777777" w:rsidR="006171C7" w:rsidRDefault="006171C7" w:rsidP="006171C7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OŠ KIDRIČEVO</w:t>
    </w:r>
  </w:p>
  <w:p w14:paraId="34268D7D" w14:textId="77777777" w:rsidR="006171C7" w:rsidRDefault="006171C7" w:rsidP="006171C7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Kajuhova ulica 10</w:t>
    </w:r>
  </w:p>
  <w:p w14:paraId="4B5F8B70" w14:textId="460EBB4B" w:rsidR="006B67EC" w:rsidRPr="00094740" w:rsidRDefault="006171C7" w:rsidP="006171C7">
    <w:pPr>
      <w:pStyle w:val="Header"/>
      <w:jc w:val="center"/>
    </w:pPr>
    <w:r>
      <w:rPr>
        <w:rFonts w:asciiTheme="minorHAnsi" w:hAnsiTheme="minorHAnsi" w:cstheme="minorHAnsi"/>
        <w:color w:val="5B9BD5" w:themeColor="accent1"/>
        <w:sz w:val="24"/>
      </w:rPr>
      <w:t>2325 Kidričevo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94740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21"/>
    <w:rsid w:val="001A37F7"/>
    <w:rsid w:val="001B2933"/>
    <w:rsid w:val="001E29C8"/>
    <w:rsid w:val="00215201"/>
    <w:rsid w:val="00250392"/>
    <w:rsid w:val="00257404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E2ACC"/>
    <w:rsid w:val="003F0DAA"/>
    <w:rsid w:val="003F1A4A"/>
    <w:rsid w:val="00400569"/>
    <w:rsid w:val="00413C63"/>
    <w:rsid w:val="00423F85"/>
    <w:rsid w:val="00425988"/>
    <w:rsid w:val="0044020B"/>
    <w:rsid w:val="00461B90"/>
    <w:rsid w:val="00483B5B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3EF0"/>
    <w:rsid w:val="006048F4"/>
    <w:rsid w:val="00612BC0"/>
    <w:rsid w:val="006171C7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01B4A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B5C4F"/>
    <w:rsid w:val="00BB60C3"/>
    <w:rsid w:val="00BD70FE"/>
    <w:rsid w:val="00BE2DAB"/>
    <w:rsid w:val="00C017BD"/>
    <w:rsid w:val="00C17D5B"/>
    <w:rsid w:val="00C71C7C"/>
    <w:rsid w:val="00C81B9A"/>
    <w:rsid w:val="00C968F0"/>
    <w:rsid w:val="00CA0192"/>
    <w:rsid w:val="00CA0E4B"/>
    <w:rsid w:val="00CA382C"/>
    <w:rsid w:val="00CB0835"/>
    <w:rsid w:val="00CC2004"/>
    <w:rsid w:val="00CC4870"/>
    <w:rsid w:val="00CC70CE"/>
    <w:rsid w:val="00CD3ADE"/>
    <w:rsid w:val="00CD7DA4"/>
    <w:rsid w:val="00CE0943"/>
    <w:rsid w:val="00CF06D6"/>
    <w:rsid w:val="00CF0D0E"/>
    <w:rsid w:val="00CF2C8F"/>
    <w:rsid w:val="00D17A99"/>
    <w:rsid w:val="00D329E7"/>
    <w:rsid w:val="00D32E4F"/>
    <w:rsid w:val="00D532AD"/>
    <w:rsid w:val="00D554AE"/>
    <w:rsid w:val="00D57953"/>
    <w:rsid w:val="00D72DCE"/>
    <w:rsid w:val="00D76383"/>
    <w:rsid w:val="00DA316F"/>
    <w:rsid w:val="00DB3ACA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0013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2024-11-20T13:08:00Z</dcterms:modified>
  <cp:contentStatus/>
</cp:coreProperties>
</file>